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A76CD" w14:textId="0197738E" w:rsidR="00216692" w:rsidRDefault="00216692" w:rsidP="00216692">
      <w:pPr>
        <w:tabs>
          <w:tab w:val="left" w:pos="993"/>
          <w:tab w:val="left" w:pos="1134"/>
        </w:tabs>
        <w:rPr>
          <w:rFonts w:cs="Arial"/>
        </w:rPr>
      </w:pPr>
      <w:r w:rsidRPr="145AFDB4">
        <w:rPr>
          <w:rFonts w:cs="Arial"/>
        </w:rPr>
        <w:t xml:space="preserve">Številka: </w:t>
      </w:r>
      <w:r w:rsidR="00F4732B" w:rsidRPr="00F4732B">
        <w:rPr>
          <w:rFonts w:cs="Arial"/>
        </w:rPr>
        <w:t>47.2026</w:t>
      </w:r>
    </w:p>
    <w:p w14:paraId="6E0CD0B1" w14:textId="77777777" w:rsidR="00216692" w:rsidRDefault="00216692" w:rsidP="00216692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SPISEK REFERENC </w:t>
      </w:r>
      <w:r w:rsidRPr="00080520">
        <w:rPr>
          <w:rFonts w:cs="Arial"/>
          <w:b/>
        </w:rPr>
        <w:t>SODELUJOČEGA PODJETJA</w:t>
      </w:r>
    </w:p>
    <w:p w14:paraId="628F3529" w14:textId="21155CD6" w:rsidR="00216692" w:rsidRDefault="00216692" w:rsidP="00216692">
      <w:pPr>
        <w:tabs>
          <w:tab w:val="left" w:pos="1083"/>
        </w:tabs>
        <w:rPr>
          <w:rFonts w:cs="Arial"/>
        </w:rPr>
      </w:pPr>
    </w:p>
    <w:p w14:paraId="4B974346" w14:textId="77777777" w:rsidR="00561FDB" w:rsidRPr="00080520" w:rsidRDefault="00561FDB" w:rsidP="00216692">
      <w:pPr>
        <w:tabs>
          <w:tab w:val="left" w:pos="1083"/>
        </w:tabs>
        <w:rPr>
          <w:rFonts w:cs="Arial"/>
        </w:rPr>
      </w:pPr>
    </w:p>
    <w:p w14:paraId="2AF7631A" w14:textId="77777777" w:rsidR="00216692" w:rsidRDefault="00216692" w:rsidP="00216692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6FA1A3ED" w14:textId="77777777" w:rsidR="00216692" w:rsidRDefault="00216692" w:rsidP="00216692">
      <w:pPr>
        <w:tabs>
          <w:tab w:val="left" w:pos="1083"/>
        </w:tabs>
        <w:rPr>
          <w:rFonts w:cs="Arial"/>
        </w:rPr>
      </w:pPr>
    </w:p>
    <w:p w14:paraId="271A9FE1" w14:textId="77777777" w:rsidR="00216692" w:rsidRDefault="00216692" w:rsidP="00216692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43743A0E" w14:textId="77777777" w:rsidR="00216692" w:rsidRPr="00080520" w:rsidRDefault="00216692" w:rsidP="00216692">
      <w:pPr>
        <w:tabs>
          <w:tab w:val="left" w:pos="1083"/>
        </w:tabs>
        <w:rPr>
          <w:rFonts w:cs="Arial"/>
        </w:rPr>
      </w:pPr>
    </w:p>
    <w:p w14:paraId="5CE3F138" w14:textId="52613A96" w:rsidR="00216692" w:rsidRPr="00080520" w:rsidRDefault="00216692" w:rsidP="00216692">
      <w:pPr>
        <w:jc w:val="both"/>
        <w:rPr>
          <w:rFonts w:cs="Arial"/>
        </w:rPr>
      </w:pPr>
      <w:r w:rsidRPr="00666204">
        <w:rPr>
          <w:rFonts w:cs="Arial"/>
        </w:rPr>
        <w:t xml:space="preserve">Prilagamo seznam </w:t>
      </w:r>
      <w:r>
        <w:rPr>
          <w:rFonts w:cs="Arial"/>
        </w:rPr>
        <w:t xml:space="preserve">referenc </w:t>
      </w:r>
      <w:r w:rsidRPr="00666204">
        <w:rPr>
          <w:rFonts w:cs="Arial"/>
        </w:rPr>
        <w:t xml:space="preserve">skladno z zahtevami </w:t>
      </w:r>
      <w:r w:rsidR="00561FDB">
        <w:rPr>
          <w:rFonts w:cs="Arial"/>
        </w:rPr>
        <w:t xml:space="preserve">v točki 2.C.a) (Reference ponudnika) </w:t>
      </w:r>
      <w:r w:rsidRPr="00666204">
        <w:rPr>
          <w:rFonts w:cs="Arial"/>
        </w:rPr>
        <w:t xml:space="preserve">iz </w:t>
      </w:r>
      <w:r>
        <w:rPr>
          <w:rFonts w:cs="Arial"/>
        </w:rPr>
        <w:t>obrazca OBR – 2.0</w:t>
      </w:r>
      <w:r w:rsidR="00561FDB">
        <w:rPr>
          <w:rFonts w:cs="Arial"/>
        </w:rPr>
        <w:t>4</w:t>
      </w:r>
      <w:r>
        <w:rPr>
          <w:rFonts w:cs="Arial"/>
        </w:rPr>
        <w:t xml:space="preserve"> (Pogoji za ugotavljanje sposobnosti in usposobljenosti ponudnika)</w:t>
      </w:r>
    </w:p>
    <w:tbl>
      <w:tblPr>
        <w:tblW w:w="145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1902"/>
        <w:gridCol w:w="3330"/>
        <w:gridCol w:w="1584"/>
        <w:gridCol w:w="4742"/>
        <w:gridCol w:w="2318"/>
      </w:tblGrid>
      <w:tr w:rsidR="00561FDB" w:rsidRPr="00080520" w14:paraId="32DDECF2" w14:textId="77777777" w:rsidTr="00561FDB">
        <w:trPr>
          <w:trHeight w:val="504"/>
        </w:trPr>
        <w:tc>
          <w:tcPr>
            <w:tcW w:w="634" w:type="dxa"/>
            <w:vAlign w:val="center"/>
          </w:tcPr>
          <w:p w14:paraId="2FA9CBC9" w14:textId="77777777" w:rsidR="00561FDB" w:rsidRPr="001A5069" w:rsidRDefault="00561FDB" w:rsidP="001317D0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Z. št.</w:t>
            </w:r>
          </w:p>
        </w:tc>
        <w:tc>
          <w:tcPr>
            <w:tcW w:w="1902" w:type="dxa"/>
            <w:vAlign w:val="center"/>
          </w:tcPr>
          <w:p w14:paraId="1FFB9AB7" w14:textId="77777777" w:rsidR="00561FDB" w:rsidRPr="001A5069" w:rsidRDefault="00561FDB" w:rsidP="001317D0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Naročnik oz. investitor (naziv, naslov)</w:t>
            </w:r>
          </w:p>
        </w:tc>
        <w:tc>
          <w:tcPr>
            <w:tcW w:w="3330" w:type="dxa"/>
            <w:vAlign w:val="center"/>
          </w:tcPr>
          <w:p w14:paraId="126B16E8" w14:textId="77777777" w:rsidR="00561FDB" w:rsidRPr="001A5069" w:rsidRDefault="00561FDB" w:rsidP="001317D0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Odgovorna oseba naročnika za naročilo (ime in priimek ter položaj odg. osebe, tel. štev.</w:t>
            </w:r>
            <w:r>
              <w:rPr>
                <w:rFonts w:cs="Arial"/>
              </w:rPr>
              <w:t>, e-naslov</w:t>
            </w:r>
            <w:r w:rsidRPr="001A5069">
              <w:rPr>
                <w:rFonts w:cs="Arial"/>
              </w:rPr>
              <w:t>)</w:t>
            </w:r>
          </w:p>
        </w:tc>
        <w:tc>
          <w:tcPr>
            <w:tcW w:w="1584" w:type="dxa"/>
          </w:tcPr>
          <w:p w14:paraId="315A6D24" w14:textId="77777777" w:rsidR="00561FDB" w:rsidRPr="001A5069" w:rsidRDefault="00561FDB" w:rsidP="001317D0">
            <w:pPr>
              <w:jc w:val="center"/>
              <w:rPr>
                <w:rFonts w:cs="Arial"/>
              </w:rPr>
            </w:pPr>
          </w:p>
          <w:p w14:paraId="7519D405" w14:textId="77777777" w:rsidR="00561FDB" w:rsidRPr="001A5069" w:rsidRDefault="00561FDB" w:rsidP="001317D0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Št. pogodbe oz. naročila</w:t>
            </w:r>
          </w:p>
        </w:tc>
        <w:tc>
          <w:tcPr>
            <w:tcW w:w="4742" w:type="dxa"/>
            <w:vAlign w:val="center"/>
          </w:tcPr>
          <w:p w14:paraId="7AE7AAC4" w14:textId="72FA176D" w:rsidR="00561FDB" w:rsidRPr="001A5069" w:rsidRDefault="00DC1616" w:rsidP="001317D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V</w:t>
            </w:r>
            <w:r w:rsidR="00561FDB">
              <w:rPr>
                <w:rFonts w:cs="Arial"/>
              </w:rPr>
              <w:t>rsta izvedene storitve</w:t>
            </w:r>
          </w:p>
        </w:tc>
        <w:tc>
          <w:tcPr>
            <w:tcW w:w="2318" w:type="dxa"/>
            <w:vAlign w:val="center"/>
          </w:tcPr>
          <w:p w14:paraId="1F111705" w14:textId="77777777" w:rsidR="00561FDB" w:rsidRPr="001A5069" w:rsidRDefault="00561FDB" w:rsidP="001317D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Mesec in leto storitve</w:t>
            </w:r>
          </w:p>
        </w:tc>
      </w:tr>
      <w:tr w:rsidR="00561FDB" w:rsidRPr="00080520" w14:paraId="67662077" w14:textId="77777777" w:rsidTr="00561FDB">
        <w:trPr>
          <w:trHeight w:val="333"/>
        </w:trPr>
        <w:tc>
          <w:tcPr>
            <w:tcW w:w="634" w:type="dxa"/>
          </w:tcPr>
          <w:p w14:paraId="06D7DBB4" w14:textId="77777777" w:rsidR="00561FDB" w:rsidRPr="00080520" w:rsidRDefault="00561FDB" w:rsidP="001317D0">
            <w:pPr>
              <w:rPr>
                <w:rFonts w:cs="Arial"/>
              </w:rPr>
            </w:pPr>
            <w:r w:rsidRPr="00080520">
              <w:rPr>
                <w:rFonts w:cs="Arial"/>
              </w:rPr>
              <w:t>1.</w:t>
            </w:r>
          </w:p>
          <w:p w14:paraId="22144F6D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902" w:type="dxa"/>
          </w:tcPr>
          <w:p w14:paraId="0037C392" w14:textId="77777777" w:rsidR="00561FDB" w:rsidRDefault="00561FDB" w:rsidP="001317D0">
            <w:pPr>
              <w:rPr>
                <w:rFonts w:cs="Arial"/>
              </w:rPr>
            </w:pPr>
          </w:p>
          <w:p w14:paraId="765669A3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3330" w:type="dxa"/>
          </w:tcPr>
          <w:p w14:paraId="6C1F9BDB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584" w:type="dxa"/>
          </w:tcPr>
          <w:p w14:paraId="13AB22B6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4742" w:type="dxa"/>
          </w:tcPr>
          <w:p w14:paraId="275F673A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2318" w:type="dxa"/>
          </w:tcPr>
          <w:p w14:paraId="52DCC692" w14:textId="77777777" w:rsidR="00561FDB" w:rsidRPr="00080520" w:rsidRDefault="00561FDB" w:rsidP="001317D0">
            <w:pPr>
              <w:rPr>
                <w:rFonts w:cs="Arial"/>
              </w:rPr>
            </w:pPr>
          </w:p>
        </w:tc>
      </w:tr>
      <w:tr w:rsidR="00561FDB" w:rsidRPr="00080520" w14:paraId="148EE51B" w14:textId="77777777" w:rsidTr="00561FDB">
        <w:trPr>
          <w:trHeight w:val="333"/>
        </w:trPr>
        <w:tc>
          <w:tcPr>
            <w:tcW w:w="634" w:type="dxa"/>
          </w:tcPr>
          <w:p w14:paraId="53F87249" w14:textId="77777777" w:rsidR="00561FDB" w:rsidRPr="00080520" w:rsidRDefault="00561FDB" w:rsidP="001317D0">
            <w:pPr>
              <w:rPr>
                <w:rFonts w:cs="Arial"/>
              </w:rPr>
            </w:pPr>
            <w:r w:rsidRPr="00080520">
              <w:rPr>
                <w:rFonts w:cs="Arial"/>
              </w:rPr>
              <w:t>2.</w:t>
            </w:r>
          </w:p>
          <w:p w14:paraId="7D453A6D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902" w:type="dxa"/>
          </w:tcPr>
          <w:p w14:paraId="63DF549E" w14:textId="77777777" w:rsidR="00561FDB" w:rsidRDefault="00561FDB" w:rsidP="001317D0">
            <w:pPr>
              <w:rPr>
                <w:rFonts w:cs="Arial"/>
              </w:rPr>
            </w:pPr>
          </w:p>
          <w:p w14:paraId="09BE1655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3330" w:type="dxa"/>
          </w:tcPr>
          <w:p w14:paraId="5C6B61B1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584" w:type="dxa"/>
          </w:tcPr>
          <w:p w14:paraId="1E8FA097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4742" w:type="dxa"/>
          </w:tcPr>
          <w:p w14:paraId="071079CE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2318" w:type="dxa"/>
          </w:tcPr>
          <w:p w14:paraId="6E21D6A1" w14:textId="77777777" w:rsidR="00561FDB" w:rsidRPr="00080520" w:rsidRDefault="00561FDB" w:rsidP="001317D0">
            <w:pPr>
              <w:rPr>
                <w:rFonts w:cs="Arial"/>
              </w:rPr>
            </w:pPr>
          </w:p>
        </w:tc>
      </w:tr>
      <w:tr w:rsidR="00561FDB" w:rsidRPr="00080520" w14:paraId="2BE5302C" w14:textId="77777777" w:rsidTr="00561FDB">
        <w:trPr>
          <w:trHeight w:val="333"/>
        </w:trPr>
        <w:tc>
          <w:tcPr>
            <w:tcW w:w="634" w:type="dxa"/>
          </w:tcPr>
          <w:p w14:paraId="48F807BD" w14:textId="77777777" w:rsidR="00561FDB" w:rsidRPr="00080520" w:rsidRDefault="00561FDB" w:rsidP="001317D0">
            <w:pPr>
              <w:rPr>
                <w:rFonts w:cs="Arial"/>
              </w:rPr>
            </w:pPr>
            <w:r w:rsidRPr="00080520">
              <w:rPr>
                <w:rFonts w:cs="Arial"/>
              </w:rPr>
              <w:t>3.</w:t>
            </w:r>
          </w:p>
          <w:p w14:paraId="6E4DA9B6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902" w:type="dxa"/>
          </w:tcPr>
          <w:p w14:paraId="347492F8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3330" w:type="dxa"/>
          </w:tcPr>
          <w:p w14:paraId="773704A3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584" w:type="dxa"/>
          </w:tcPr>
          <w:p w14:paraId="14B9EB89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4742" w:type="dxa"/>
          </w:tcPr>
          <w:p w14:paraId="3B8DA63C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2318" w:type="dxa"/>
          </w:tcPr>
          <w:p w14:paraId="5EE659D8" w14:textId="77777777" w:rsidR="00561FDB" w:rsidRPr="00080520" w:rsidRDefault="00561FDB" w:rsidP="001317D0">
            <w:pPr>
              <w:rPr>
                <w:rFonts w:cs="Arial"/>
              </w:rPr>
            </w:pPr>
          </w:p>
        </w:tc>
      </w:tr>
      <w:tr w:rsidR="00561FDB" w:rsidRPr="00080520" w14:paraId="4EB6ABF7" w14:textId="77777777" w:rsidTr="00561FDB">
        <w:trPr>
          <w:trHeight w:val="333"/>
        </w:trPr>
        <w:tc>
          <w:tcPr>
            <w:tcW w:w="634" w:type="dxa"/>
          </w:tcPr>
          <w:p w14:paraId="1275D65D" w14:textId="77777777" w:rsidR="00561FDB" w:rsidRPr="00080520" w:rsidRDefault="00561FDB" w:rsidP="001317D0">
            <w:pPr>
              <w:rPr>
                <w:rFonts w:cs="Arial"/>
              </w:rPr>
            </w:pPr>
            <w:r w:rsidRPr="00080520">
              <w:rPr>
                <w:rFonts w:cs="Arial"/>
              </w:rPr>
              <w:t>4.</w:t>
            </w:r>
          </w:p>
          <w:p w14:paraId="4DAD611C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902" w:type="dxa"/>
          </w:tcPr>
          <w:p w14:paraId="0F735946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3330" w:type="dxa"/>
          </w:tcPr>
          <w:p w14:paraId="57348DB2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584" w:type="dxa"/>
          </w:tcPr>
          <w:p w14:paraId="162CD982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4742" w:type="dxa"/>
          </w:tcPr>
          <w:p w14:paraId="51A0FCA9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2318" w:type="dxa"/>
          </w:tcPr>
          <w:p w14:paraId="166D777C" w14:textId="77777777" w:rsidR="00561FDB" w:rsidRPr="00080520" w:rsidRDefault="00561FDB" w:rsidP="001317D0">
            <w:pPr>
              <w:rPr>
                <w:rFonts w:cs="Arial"/>
              </w:rPr>
            </w:pPr>
          </w:p>
        </w:tc>
      </w:tr>
    </w:tbl>
    <w:p w14:paraId="50F00171" w14:textId="77777777" w:rsidR="00216692" w:rsidRPr="00536D3B" w:rsidRDefault="00216692" w:rsidP="00216692">
      <w:pPr>
        <w:jc w:val="both"/>
        <w:rPr>
          <w:rFonts w:cs="Arial"/>
          <w:sz w:val="20"/>
          <w:szCs w:val="20"/>
        </w:rPr>
      </w:pPr>
    </w:p>
    <w:p w14:paraId="227421C5" w14:textId="77777777" w:rsidR="00216692" w:rsidRDefault="00216692" w:rsidP="0021669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5C40549D" w14:textId="77777777" w:rsidR="00216692" w:rsidRPr="000F3639" w:rsidRDefault="00216692" w:rsidP="0021669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Podpis zakonitega zastopnika in žig</w:t>
      </w:r>
    </w:p>
    <w:p w14:paraId="2AFAE0E8" w14:textId="77777777" w:rsidR="00216692" w:rsidRDefault="00216692" w:rsidP="00216692">
      <w:pPr>
        <w:jc w:val="both"/>
        <w:rPr>
          <w:rFonts w:cs="Arial"/>
          <w:i/>
        </w:rPr>
      </w:pPr>
    </w:p>
    <w:p w14:paraId="2A7CB2B2" w14:textId="6A28CFCD" w:rsidR="00ED5254" w:rsidRPr="006F104A" w:rsidRDefault="006F104A" w:rsidP="006F104A">
      <w:pPr>
        <w:jc w:val="both"/>
        <w:rPr>
          <w:rFonts w:cs="Arial"/>
          <w:i/>
        </w:rPr>
      </w:pPr>
      <w:r w:rsidRPr="00B46115">
        <w:rPr>
          <w:rFonts w:cs="Arial"/>
          <w:i/>
        </w:rPr>
        <w:t xml:space="preserve">Obrazec izpolni tisto sodelujoče podjetje (ponudnik, </w:t>
      </w:r>
      <w:proofErr w:type="spellStart"/>
      <w:r w:rsidRPr="00B46115">
        <w:rPr>
          <w:rFonts w:cs="Arial"/>
          <w:i/>
        </w:rPr>
        <w:t>soponudnik</w:t>
      </w:r>
      <w:proofErr w:type="spellEnd"/>
      <w:r w:rsidRPr="00B46115">
        <w:rPr>
          <w:rFonts w:cs="Arial"/>
          <w:i/>
        </w:rPr>
        <w:t>, podizvajalec), ki izpolnjuje ta pogoj. Ta obrazec je sestavni del in priloga ponudbe.</w:t>
      </w:r>
    </w:p>
    <w:sectPr w:rsidR="00ED5254" w:rsidRPr="006F104A" w:rsidSect="00920E0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8" w:right="1418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D00EF" w14:textId="77777777" w:rsidR="00F01B20" w:rsidRDefault="00F01B20">
      <w:r>
        <w:separator/>
      </w:r>
    </w:p>
  </w:endnote>
  <w:endnote w:type="continuationSeparator" w:id="0">
    <w:p w14:paraId="0A3CBEB1" w14:textId="77777777" w:rsidR="00F01B20" w:rsidRDefault="00F01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902BC" w14:textId="77777777" w:rsidR="00526DB2" w:rsidRDefault="00526DB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20378" w14:textId="03802BA2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668F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668F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207EFCD7" w14:textId="77777777" w:rsidTr="008B6D76">
      <w:tc>
        <w:tcPr>
          <w:tcW w:w="4605" w:type="dxa"/>
        </w:tcPr>
        <w:p w14:paraId="05162910" w14:textId="6DF74EDC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</w:tcPr>
        <w:p w14:paraId="3E32088E" w14:textId="62D14AA3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668F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668F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  <w:tr w:rsidR="00EF1E5C" w:rsidRPr="00A1445A" w14:paraId="16280A84" w14:textId="77777777" w:rsidTr="008B6D76">
      <w:tc>
        <w:tcPr>
          <w:tcW w:w="4605" w:type="dxa"/>
        </w:tcPr>
        <w:p w14:paraId="66C70580" w14:textId="6ABCED69" w:rsidR="00EF1E5C" w:rsidRPr="005A785E" w:rsidRDefault="00EF1E5C" w:rsidP="002618E0">
          <w:pPr>
            <w:rPr>
              <w:noProof/>
            </w:rPr>
          </w:pPr>
        </w:p>
      </w:tc>
      <w:tc>
        <w:tcPr>
          <w:tcW w:w="9640" w:type="dxa"/>
        </w:tcPr>
        <w:p w14:paraId="7C2AEF37" w14:textId="694AEAFF" w:rsidR="00EF1E5C" w:rsidRPr="00A1445A" w:rsidRDefault="00EF1E5C" w:rsidP="00A1445A">
          <w:pPr>
            <w:jc w:val="right"/>
            <w:rPr>
              <w:rStyle w:val="tevilkastrani"/>
              <w:rFonts w:cs="Arial"/>
            </w:rPr>
          </w:pPr>
        </w:p>
      </w:tc>
    </w:tr>
  </w:tbl>
  <w:p w14:paraId="42B681FF" w14:textId="6CECCD7A" w:rsidR="00370866" w:rsidRPr="00FC6CF0" w:rsidRDefault="00EF1E5C">
    <w:pPr>
      <w:pStyle w:val="Noga"/>
      <w:rPr>
        <w:rFonts w:cs="Arial"/>
        <w:sz w:val="2"/>
        <w:szCs w:val="2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695AD40" wp14:editId="1B54EE9D">
          <wp:simplePos x="0" y="0"/>
          <wp:positionH relativeFrom="column">
            <wp:posOffset>3351530</wp:posOffset>
          </wp:positionH>
          <wp:positionV relativeFrom="paragraph">
            <wp:posOffset>-153670</wp:posOffset>
          </wp:positionV>
          <wp:extent cx="1303020" cy="457200"/>
          <wp:effectExtent l="0" t="0" r="0" b="0"/>
          <wp:wrapNone/>
          <wp:docPr id="1643194695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7351"/>
                  <a:stretch>
                    <a:fillRect/>
                  </a:stretch>
                </pic:blipFill>
                <pic:spPr bwMode="auto">
                  <a:xfrm>
                    <a:off x="0" y="0"/>
                    <a:ext cx="130302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A8966" w14:textId="77777777" w:rsidR="00F01B20" w:rsidRDefault="00F01B20">
      <w:r>
        <w:separator/>
      </w:r>
    </w:p>
  </w:footnote>
  <w:footnote w:type="continuationSeparator" w:id="0">
    <w:p w14:paraId="147E5455" w14:textId="77777777" w:rsidR="00F01B20" w:rsidRDefault="00F01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BAAE7" w14:textId="77777777" w:rsidR="00526DB2" w:rsidRDefault="00526DB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664B3DF7" w14:paraId="6EF92F27" w14:textId="77777777" w:rsidTr="664B3DF7">
      <w:trPr>
        <w:trHeight w:val="300"/>
      </w:trPr>
      <w:tc>
        <w:tcPr>
          <w:tcW w:w="4665" w:type="dxa"/>
        </w:tcPr>
        <w:p w14:paraId="620B677C" w14:textId="16B45911" w:rsidR="664B3DF7" w:rsidRDefault="664B3DF7" w:rsidP="664B3DF7">
          <w:pPr>
            <w:pStyle w:val="Glava"/>
            <w:ind w:left="-115"/>
          </w:pPr>
        </w:p>
      </w:tc>
      <w:tc>
        <w:tcPr>
          <w:tcW w:w="4665" w:type="dxa"/>
        </w:tcPr>
        <w:p w14:paraId="465BB9CC" w14:textId="590EAD62" w:rsidR="664B3DF7" w:rsidRDefault="664B3DF7" w:rsidP="664B3DF7">
          <w:pPr>
            <w:pStyle w:val="Glava"/>
            <w:jc w:val="center"/>
          </w:pPr>
        </w:p>
      </w:tc>
      <w:tc>
        <w:tcPr>
          <w:tcW w:w="4665" w:type="dxa"/>
        </w:tcPr>
        <w:p w14:paraId="4B02D003" w14:textId="03045E40" w:rsidR="664B3DF7" w:rsidRDefault="664B3DF7" w:rsidP="664B3DF7">
          <w:pPr>
            <w:pStyle w:val="Glava"/>
            <w:ind w:right="-115"/>
            <w:jc w:val="right"/>
          </w:pPr>
        </w:p>
      </w:tc>
    </w:tr>
  </w:tbl>
  <w:p w14:paraId="18519B32" w14:textId="384438BD" w:rsidR="664B3DF7" w:rsidRDefault="664B3DF7" w:rsidP="664B3DF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87A1E" w14:textId="1A429B6A" w:rsidR="00370866" w:rsidRDefault="00526DB2" w:rsidP="00001218">
    <w:pPr>
      <w:pStyle w:val="Glava"/>
      <w:rPr>
        <w:rFonts w:cs="Arial"/>
        <w:sz w:val="2"/>
        <w:szCs w:val="2"/>
      </w:rPr>
    </w:pPr>
    <w:r w:rsidRPr="0003629B">
      <w:rPr>
        <w:noProof/>
      </w:rPr>
      <w:drawing>
        <wp:inline distT="0" distB="0" distL="0" distR="0" wp14:anchorId="08510090" wp14:editId="268F39A1">
          <wp:extent cx="5753100" cy="708660"/>
          <wp:effectExtent l="0" t="0" r="0" b="0"/>
          <wp:docPr id="45806040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053803" w14:textId="77777777" w:rsidR="00526DB2" w:rsidRPr="00FC6CF0" w:rsidRDefault="00526DB2" w:rsidP="00001218">
    <w:pPr>
      <w:pStyle w:val="Glava"/>
      <w:rPr>
        <w:rFonts w:cs="Arial"/>
        <w:sz w:val="2"/>
        <w:szCs w:val="2"/>
      </w:rPr>
    </w:pPr>
  </w:p>
  <w:tbl>
    <w:tblPr>
      <w:tblW w:w="14349" w:type="dxa"/>
      <w:tblInd w:w="38" w:type="dxa"/>
      <w:tblLayout w:type="fixed"/>
      <w:tblLook w:val="01E0" w:firstRow="1" w:lastRow="1" w:firstColumn="1" w:lastColumn="1" w:noHBand="0" w:noVBand="0"/>
    </w:tblPr>
    <w:tblGrid>
      <w:gridCol w:w="6278"/>
      <w:gridCol w:w="2204"/>
      <w:gridCol w:w="5867"/>
    </w:tblGrid>
    <w:tr w:rsidR="00561FDB" w:rsidRPr="00561FDB" w14:paraId="3B419AE0" w14:textId="77777777" w:rsidTr="00561FDB">
      <w:trPr>
        <w:trHeight w:val="249"/>
      </w:trPr>
      <w:tc>
        <w:tcPr>
          <w:tcW w:w="6278" w:type="dxa"/>
          <w:tcBorders>
            <w:bottom w:val="single" w:sz="4" w:space="0" w:color="auto"/>
          </w:tcBorders>
        </w:tcPr>
        <w:p w14:paraId="231B9BFC" w14:textId="671292F1" w:rsidR="00526DB2" w:rsidRPr="00561FDB" w:rsidRDefault="00526DB2" w:rsidP="00561FDB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2204" w:type="dxa"/>
          <w:tcBorders>
            <w:bottom w:val="single" w:sz="4" w:space="0" w:color="auto"/>
          </w:tcBorders>
        </w:tcPr>
        <w:p w14:paraId="753BE364" w14:textId="77777777" w:rsidR="00561FDB" w:rsidRPr="00561FDB" w:rsidRDefault="00561FDB" w:rsidP="00561FDB">
          <w:pPr>
            <w:jc w:val="center"/>
            <w:rPr>
              <w:rFonts w:cs="Arial"/>
              <w:color w:val="000000"/>
            </w:rPr>
          </w:pPr>
        </w:p>
      </w:tc>
      <w:tc>
        <w:tcPr>
          <w:tcW w:w="5867" w:type="dxa"/>
          <w:tcBorders>
            <w:bottom w:val="single" w:sz="4" w:space="0" w:color="auto"/>
          </w:tcBorders>
          <w:vAlign w:val="bottom"/>
        </w:tcPr>
        <w:p w14:paraId="158F7329" w14:textId="44A91372" w:rsidR="00561FDB" w:rsidRPr="00561FDB" w:rsidRDefault="00561FDB" w:rsidP="00561FDB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561FDB" w:rsidRPr="00561FDB" w14:paraId="5DB42A1D" w14:textId="77777777" w:rsidTr="00561FDB">
      <w:trPr>
        <w:trHeight w:val="244"/>
      </w:trPr>
      <w:tc>
        <w:tcPr>
          <w:tcW w:w="6278" w:type="dxa"/>
          <w:tcBorders>
            <w:top w:val="single" w:sz="4" w:space="0" w:color="auto"/>
          </w:tcBorders>
        </w:tcPr>
        <w:p w14:paraId="5EDF58F1" w14:textId="77777777" w:rsidR="00561FDB" w:rsidRPr="00561FDB" w:rsidRDefault="00561FDB" w:rsidP="00561FD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61FDB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2204" w:type="dxa"/>
          <w:tcBorders>
            <w:top w:val="single" w:sz="4" w:space="0" w:color="auto"/>
          </w:tcBorders>
        </w:tcPr>
        <w:p w14:paraId="39640006" w14:textId="77777777" w:rsidR="00561FDB" w:rsidRPr="00561FDB" w:rsidRDefault="00561FDB" w:rsidP="00561FDB">
          <w:pPr>
            <w:rPr>
              <w:rFonts w:cs="Arial"/>
              <w:color w:val="000000"/>
            </w:rPr>
          </w:pPr>
        </w:p>
      </w:tc>
      <w:tc>
        <w:tcPr>
          <w:tcW w:w="5867" w:type="dxa"/>
          <w:tcBorders>
            <w:top w:val="single" w:sz="4" w:space="0" w:color="auto"/>
          </w:tcBorders>
        </w:tcPr>
        <w:p w14:paraId="4C61C44A" w14:textId="4E293113" w:rsidR="00561FDB" w:rsidRPr="00561FDB" w:rsidRDefault="00561FDB" w:rsidP="00561FDB">
          <w:pPr>
            <w:jc w:val="right"/>
            <w:rPr>
              <w:rFonts w:cs="Arial"/>
              <w:sz w:val="16"/>
              <w:szCs w:val="16"/>
            </w:rPr>
          </w:pPr>
          <w:r w:rsidRPr="00561FDB">
            <w:rPr>
              <w:rFonts w:cs="Arial"/>
              <w:noProof/>
              <w:sz w:val="16"/>
              <w:szCs w:val="16"/>
            </w:rPr>
            <w:t>OBR – 2.</w:t>
          </w:r>
          <w:r>
            <w:rPr>
              <w:rFonts w:cs="Arial"/>
              <w:noProof/>
              <w:sz w:val="16"/>
              <w:szCs w:val="16"/>
            </w:rPr>
            <w:t>15</w:t>
          </w:r>
        </w:p>
      </w:tc>
    </w:tr>
  </w:tbl>
  <w:p w14:paraId="63C09591" w14:textId="77777777" w:rsidR="00561FDB" w:rsidRPr="00561FDB" w:rsidRDefault="00561FDB" w:rsidP="00561FDB"/>
  <w:p w14:paraId="6E36BF41" w14:textId="77777777" w:rsidR="00561FDB" w:rsidRPr="00561FDB" w:rsidRDefault="00561FDB" w:rsidP="00561FDB">
    <w:pPr>
      <w:tabs>
        <w:tab w:val="center" w:pos="4536"/>
        <w:tab w:val="right" w:pos="9072"/>
      </w:tabs>
      <w:rPr>
        <w:rFonts w:cs="Arial"/>
        <w:sz w:val="2"/>
        <w:szCs w:val="2"/>
      </w:rPr>
    </w:pPr>
  </w:p>
  <w:p w14:paraId="455409D0" w14:textId="77777777" w:rsidR="00561FDB" w:rsidRPr="00561FDB" w:rsidRDefault="00561FDB" w:rsidP="00561FDB">
    <w:pPr>
      <w:tabs>
        <w:tab w:val="center" w:pos="4536"/>
        <w:tab w:val="right" w:pos="9072"/>
      </w:tabs>
      <w:rPr>
        <w:rFonts w:cs="Arial"/>
        <w:sz w:val="2"/>
        <w:szCs w:val="2"/>
      </w:rPr>
    </w:pPr>
  </w:p>
  <w:p w14:paraId="09518115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80452620">
    <w:abstractNumId w:val="4"/>
  </w:num>
  <w:num w:numId="2" w16cid:durableId="47998523">
    <w:abstractNumId w:val="6"/>
  </w:num>
  <w:num w:numId="3" w16cid:durableId="244456832">
    <w:abstractNumId w:val="3"/>
  </w:num>
  <w:num w:numId="4" w16cid:durableId="475218798">
    <w:abstractNumId w:val="1"/>
  </w:num>
  <w:num w:numId="5" w16cid:durableId="1239051509">
    <w:abstractNumId w:val="5"/>
  </w:num>
  <w:num w:numId="6" w16cid:durableId="263467062">
    <w:abstractNumId w:val="0"/>
  </w:num>
  <w:num w:numId="7" w16cid:durableId="535776106">
    <w:abstractNumId w:val="8"/>
  </w:num>
  <w:num w:numId="8" w16cid:durableId="1393507481">
    <w:abstractNumId w:val="7"/>
  </w:num>
  <w:num w:numId="9" w16cid:durableId="1953893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1695"/>
    <w:rsid w:val="00036A6D"/>
    <w:rsid w:val="000412BC"/>
    <w:rsid w:val="00041EB9"/>
    <w:rsid w:val="00042D0E"/>
    <w:rsid w:val="00046CE2"/>
    <w:rsid w:val="0005065F"/>
    <w:rsid w:val="000576FB"/>
    <w:rsid w:val="00073315"/>
    <w:rsid w:val="00096243"/>
    <w:rsid w:val="00096BE4"/>
    <w:rsid w:val="000A6DA0"/>
    <w:rsid w:val="000B59C4"/>
    <w:rsid w:val="000C23A5"/>
    <w:rsid w:val="000C4583"/>
    <w:rsid w:val="000D76C2"/>
    <w:rsid w:val="000E1875"/>
    <w:rsid w:val="000E41E1"/>
    <w:rsid w:val="000E4581"/>
    <w:rsid w:val="000E581B"/>
    <w:rsid w:val="000E7050"/>
    <w:rsid w:val="000F3639"/>
    <w:rsid w:val="00101B68"/>
    <w:rsid w:val="0010524F"/>
    <w:rsid w:val="00114401"/>
    <w:rsid w:val="001169AA"/>
    <w:rsid w:val="00123242"/>
    <w:rsid w:val="0012533E"/>
    <w:rsid w:val="001314C1"/>
    <w:rsid w:val="00132B7F"/>
    <w:rsid w:val="001352C1"/>
    <w:rsid w:val="0014021F"/>
    <w:rsid w:val="00144B8D"/>
    <w:rsid w:val="00166414"/>
    <w:rsid w:val="0017296F"/>
    <w:rsid w:val="00172A91"/>
    <w:rsid w:val="00174BFE"/>
    <w:rsid w:val="00183318"/>
    <w:rsid w:val="001A192F"/>
    <w:rsid w:val="001A5069"/>
    <w:rsid w:val="001A7BD0"/>
    <w:rsid w:val="001B1049"/>
    <w:rsid w:val="001D16E0"/>
    <w:rsid w:val="001D694D"/>
    <w:rsid w:val="001F6F0F"/>
    <w:rsid w:val="0020233B"/>
    <w:rsid w:val="00213ABA"/>
    <w:rsid w:val="00216692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B81"/>
    <w:rsid w:val="0029628E"/>
    <w:rsid w:val="002A6A46"/>
    <w:rsid w:val="002B28E0"/>
    <w:rsid w:val="002C5CC5"/>
    <w:rsid w:val="002D6A3C"/>
    <w:rsid w:val="002E1329"/>
    <w:rsid w:val="002E2FD3"/>
    <w:rsid w:val="002E6B63"/>
    <w:rsid w:val="002F0041"/>
    <w:rsid w:val="002F2479"/>
    <w:rsid w:val="002F68A9"/>
    <w:rsid w:val="00301033"/>
    <w:rsid w:val="00315EE6"/>
    <w:rsid w:val="00324C4C"/>
    <w:rsid w:val="00325D8B"/>
    <w:rsid w:val="00326834"/>
    <w:rsid w:val="003349FB"/>
    <w:rsid w:val="0035043A"/>
    <w:rsid w:val="00367250"/>
    <w:rsid w:val="00370866"/>
    <w:rsid w:val="0037231D"/>
    <w:rsid w:val="00384E82"/>
    <w:rsid w:val="003A4F1F"/>
    <w:rsid w:val="003B36FC"/>
    <w:rsid w:val="003C0B6A"/>
    <w:rsid w:val="003C485B"/>
    <w:rsid w:val="003D1272"/>
    <w:rsid w:val="003E4CFC"/>
    <w:rsid w:val="003E5C55"/>
    <w:rsid w:val="003F0DE7"/>
    <w:rsid w:val="003F4DE6"/>
    <w:rsid w:val="003F66C0"/>
    <w:rsid w:val="003F718D"/>
    <w:rsid w:val="003F71AF"/>
    <w:rsid w:val="00406373"/>
    <w:rsid w:val="0043532D"/>
    <w:rsid w:val="00445049"/>
    <w:rsid w:val="004527D6"/>
    <w:rsid w:val="00455EB9"/>
    <w:rsid w:val="004720C5"/>
    <w:rsid w:val="00472E3D"/>
    <w:rsid w:val="0047643E"/>
    <w:rsid w:val="00476E1B"/>
    <w:rsid w:val="004801D0"/>
    <w:rsid w:val="004920D9"/>
    <w:rsid w:val="0049402B"/>
    <w:rsid w:val="004A0508"/>
    <w:rsid w:val="004B065E"/>
    <w:rsid w:val="004D6B75"/>
    <w:rsid w:val="004F7C1C"/>
    <w:rsid w:val="00500B5F"/>
    <w:rsid w:val="00501C3D"/>
    <w:rsid w:val="00515523"/>
    <w:rsid w:val="00515775"/>
    <w:rsid w:val="0051745B"/>
    <w:rsid w:val="005216E6"/>
    <w:rsid w:val="005255EB"/>
    <w:rsid w:val="00525B63"/>
    <w:rsid w:val="00526DB2"/>
    <w:rsid w:val="005316C0"/>
    <w:rsid w:val="00537622"/>
    <w:rsid w:val="005608A6"/>
    <w:rsid w:val="00561FDB"/>
    <w:rsid w:val="005724B4"/>
    <w:rsid w:val="005753D9"/>
    <w:rsid w:val="0058399F"/>
    <w:rsid w:val="00590544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10C9"/>
    <w:rsid w:val="00611312"/>
    <w:rsid w:val="0061133D"/>
    <w:rsid w:val="00612663"/>
    <w:rsid w:val="006130D4"/>
    <w:rsid w:val="006163B7"/>
    <w:rsid w:val="00622E28"/>
    <w:rsid w:val="006315C1"/>
    <w:rsid w:val="0065152F"/>
    <w:rsid w:val="00662D8F"/>
    <w:rsid w:val="0066332D"/>
    <w:rsid w:val="00666204"/>
    <w:rsid w:val="006668F6"/>
    <w:rsid w:val="00670A28"/>
    <w:rsid w:val="00670D1D"/>
    <w:rsid w:val="00677DEA"/>
    <w:rsid w:val="006971CD"/>
    <w:rsid w:val="006A0A51"/>
    <w:rsid w:val="006C2101"/>
    <w:rsid w:val="006D42E9"/>
    <w:rsid w:val="006D59F7"/>
    <w:rsid w:val="006E321C"/>
    <w:rsid w:val="006E377F"/>
    <w:rsid w:val="006E5B0D"/>
    <w:rsid w:val="006E67AF"/>
    <w:rsid w:val="006F104A"/>
    <w:rsid w:val="006F1BE7"/>
    <w:rsid w:val="006F3F86"/>
    <w:rsid w:val="006F44F5"/>
    <w:rsid w:val="006F758E"/>
    <w:rsid w:val="007033C0"/>
    <w:rsid w:val="00705ED4"/>
    <w:rsid w:val="007145FB"/>
    <w:rsid w:val="00723CCF"/>
    <w:rsid w:val="007345D8"/>
    <w:rsid w:val="00741DF3"/>
    <w:rsid w:val="00743912"/>
    <w:rsid w:val="00764E83"/>
    <w:rsid w:val="00767A5A"/>
    <w:rsid w:val="0077719F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33AC6"/>
    <w:rsid w:val="008364B3"/>
    <w:rsid w:val="00843739"/>
    <w:rsid w:val="00847017"/>
    <w:rsid w:val="00871EC5"/>
    <w:rsid w:val="00882006"/>
    <w:rsid w:val="00886D8E"/>
    <w:rsid w:val="00895F3B"/>
    <w:rsid w:val="008A757F"/>
    <w:rsid w:val="008B25C9"/>
    <w:rsid w:val="008B6D76"/>
    <w:rsid w:val="008C2AC2"/>
    <w:rsid w:val="008D6DCE"/>
    <w:rsid w:val="008E56DA"/>
    <w:rsid w:val="008E64FA"/>
    <w:rsid w:val="008F3E2F"/>
    <w:rsid w:val="00913CF8"/>
    <w:rsid w:val="0091751F"/>
    <w:rsid w:val="00920E06"/>
    <w:rsid w:val="009214B5"/>
    <w:rsid w:val="00941B2D"/>
    <w:rsid w:val="0094282E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15C8"/>
    <w:rsid w:val="009E4FA0"/>
    <w:rsid w:val="009F034C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1930"/>
    <w:rsid w:val="00A526AF"/>
    <w:rsid w:val="00A57325"/>
    <w:rsid w:val="00A65210"/>
    <w:rsid w:val="00A75802"/>
    <w:rsid w:val="00A83E62"/>
    <w:rsid w:val="00A87029"/>
    <w:rsid w:val="00A92149"/>
    <w:rsid w:val="00AA2F1C"/>
    <w:rsid w:val="00AB107F"/>
    <w:rsid w:val="00AB1522"/>
    <w:rsid w:val="00AB3346"/>
    <w:rsid w:val="00AB4674"/>
    <w:rsid w:val="00AB50F6"/>
    <w:rsid w:val="00AB6347"/>
    <w:rsid w:val="00AC72E5"/>
    <w:rsid w:val="00AC7641"/>
    <w:rsid w:val="00AD3618"/>
    <w:rsid w:val="00AF0AD6"/>
    <w:rsid w:val="00AF4886"/>
    <w:rsid w:val="00AF5B85"/>
    <w:rsid w:val="00AF5EAD"/>
    <w:rsid w:val="00B021F9"/>
    <w:rsid w:val="00B05D74"/>
    <w:rsid w:val="00B14E3F"/>
    <w:rsid w:val="00B16F2C"/>
    <w:rsid w:val="00B20079"/>
    <w:rsid w:val="00B200E4"/>
    <w:rsid w:val="00B26132"/>
    <w:rsid w:val="00B26169"/>
    <w:rsid w:val="00B2757C"/>
    <w:rsid w:val="00B32A8A"/>
    <w:rsid w:val="00B4256F"/>
    <w:rsid w:val="00B528B4"/>
    <w:rsid w:val="00B52BF2"/>
    <w:rsid w:val="00B5369B"/>
    <w:rsid w:val="00B538F5"/>
    <w:rsid w:val="00B64331"/>
    <w:rsid w:val="00B661E3"/>
    <w:rsid w:val="00B76834"/>
    <w:rsid w:val="00B86392"/>
    <w:rsid w:val="00B9309E"/>
    <w:rsid w:val="00B930C3"/>
    <w:rsid w:val="00B959FC"/>
    <w:rsid w:val="00BA2C4A"/>
    <w:rsid w:val="00BB3939"/>
    <w:rsid w:val="00BC00ED"/>
    <w:rsid w:val="00BC2412"/>
    <w:rsid w:val="00BC29DD"/>
    <w:rsid w:val="00BD4AEF"/>
    <w:rsid w:val="00BE256A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7D38"/>
    <w:rsid w:val="00C468BF"/>
    <w:rsid w:val="00C565DD"/>
    <w:rsid w:val="00C61B66"/>
    <w:rsid w:val="00C62735"/>
    <w:rsid w:val="00C64A95"/>
    <w:rsid w:val="00C71FA6"/>
    <w:rsid w:val="00C82B34"/>
    <w:rsid w:val="00C873BC"/>
    <w:rsid w:val="00C9531D"/>
    <w:rsid w:val="00C97729"/>
    <w:rsid w:val="00CA54F0"/>
    <w:rsid w:val="00CB008E"/>
    <w:rsid w:val="00CB0D95"/>
    <w:rsid w:val="00CD61B2"/>
    <w:rsid w:val="00CD6FC6"/>
    <w:rsid w:val="00CD7808"/>
    <w:rsid w:val="00CF12FC"/>
    <w:rsid w:val="00D057B4"/>
    <w:rsid w:val="00D05C1E"/>
    <w:rsid w:val="00D06278"/>
    <w:rsid w:val="00D2343D"/>
    <w:rsid w:val="00D278D4"/>
    <w:rsid w:val="00D317EE"/>
    <w:rsid w:val="00D3247E"/>
    <w:rsid w:val="00D40CCB"/>
    <w:rsid w:val="00D47195"/>
    <w:rsid w:val="00D52286"/>
    <w:rsid w:val="00D5573D"/>
    <w:rsid w:val="00D579F3"/>
    <w:rsid w:val="00D707B4"/>
    <w:rsid w:val="00D7309B"/>
    <w:rsid w:val="00D77C8B"/>
    <w:rsid w:val="00D8275B"/>
    <w:rsid w:val="00D83E17"/>
    <w:rsid w:val="00D84490"/>
    <w:rsid w:val="00D85414"/>
    <w:rsid w:val="00D868BF"/>
    <w:rsid w:val="00D92C6A"/>
    <w:rsid w:val="00DA0B86"/>
    <w:rsid w:val="00DB3E61"/>
    <w:rsid w:val="00DB7058"/>
    <w:rsid w:val="00DC1616"/>
    <w:rsid w:val="00DD0A28"/>
    <w:rsid w:val="00DE590E"/>
    <w:rsid w:val="00DF116B"/>
    <w:rsid w:val="00DF3D50"/>
    <w:rsid w:val="00E029F3"/>
    <w:rsid w:val="00E02C2C"/>
    <w:rsid w:val="00E0340C"/>
    <w:rsid w:val="00E3300C"/>
    <w:rsid w:val="00E43C3D"/>
    <w:rsid w:val="00E526FC"/>
    <w:rsid w:val="00E550C0"/>
    <w:rsid w:val="00E61921"/>
    <w:rsid w:val="00E676C3"/>
    <w:rsid w:val="00E749F2"/>
    <w:rsid w:val="00E81617"/>
    <w:rsid w:val="00E86FC3"/>
    <w:rsid w:val="00E932C8"/>
    <w:rsid w:val="00E95B73"/>
    <w:rsid w:val="00E9600A"/>
    <w:rsid w:val="00EA7B9C"/>
    <w:rsid w:val="00EB0DA9"/>
    <w:rsid w:val="00EC1019"/>
    <w:rsid w:val="00ED5254"/>
    <w:rsid w:val="00EE3645"/>
    <w:rsid w:val="00EE7F32"/>
    <w:rsid w:val="00EF0493"/>
    <w:rsid w:val="00EF1787"/>
    <w:rsid w:val="00EF18FD"/>
    <w:rsid w:val="00EF1E5C"/>
    <w:rsid w:val="00EF7613"/>
    <w:rsid w:val="00F0171E"/>
    <w:rsid w:val="00F01B20"/>
    <w:rsid w:val="00F0300D"/>
    <w:rsid w:val="00F0401D"/>
    <w:rsid w:val="00F21B47"/>
    <w:rsid w:val="00F267C9"/>
    <w:rsid w:val="00F27435"/>
    <w:rsid w:val="00F31CEB"/>
    <w:rsid w:val="00F41606"/>
    <w:rsid w:val="00F42EA0"/>
    <w:rsid w:val="00F4732B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145AFDB4"/>
    <w:rsid w:val="33FC3D96"/>
    <w:rsid w:val="432FDFF5"/>
    <w:rsid w:val="4E5BD514"/>
    <w:rsid w:val="60E37A75"/>
    <w:rsid w:val="6615B32C"/>
    <w:rsid w:val="664B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904E66"/>
  <w15:docId w15:val="{892D5734-ADF3-4205-B1D5-2D7BC80D0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384E8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384E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384E82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384E82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1" ma:contentTypeDescription="Ustvari nov dokument." ma:contentTypeScope="" ma:versionID="b79fd18042f05bf27efeac5a35f68cf6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a97969ef126bb1057d14681753b5d736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D2A2607-776C-4FCC-ADE4-B9BD54C22E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BF296C-F127-447B-9EB8-FE2EA051950F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3.xml><?xml version="1.0" encoding="utf-8"?>
<ds:datastoreItem xmlns:ds="http://schemas.openxmlformats.org/officeDocument/2006/customXml" ds:itemID="{A543E5BC-24B6-4ED9-A6BB-74894CA535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E70353-2705-4C5A-B460-B366EFE1C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</TotalTime>
  <Pages>1</Pages>
  <Words>135</Words>
  <Characters>773</Characters>
  <Application>Microsoft Office Word</Application>
  <DocSecurity>0</DocSecurity>
  <Lines>6</Lines>
  <Paragraphs>1</Paragraphs>
  <ScaleCrop>false</ScaleCrop>
  <Company>ZRSBR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Blaž Jelenc</cp:lastModifiedBy>
  <cp:revision>68</cp:revision>
  <cp:lastPrinted>2016-06-20T06:36:00Z</cp:lastPrinted>
  <dcterms:created xsi:type="dcterms:W3CDTF">2015-08-19T11:27:00Z</dcterms:created>
  <dcterms:modified xsi:type="dcterms:W3CDTF">2026-02-19T12:31:00Z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2395400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